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D3436" w14:textId="77777777" w:rsidR="00AF55C8" w:rsidRDefault="00AF55C8" w:rsidP="00AF55C8">
      <w:r>
        <w:rPr>
          <w:u w:val="single"/>
        </w:rPr>
        <w:t>John SHREWSBURY</w:t>
      </w:r>
      <w:r>
        <w:t xml:space="preserve">    </w:t>
      </w:r>
      <w:proofErr w:type="gramStart"/>
      <w:r>
        <w:t xml:space="preserve">   (</w:t>
      </w:r>
      <w:proofErr w:type="gramEnd"/>
      <w:r>
        <w:t>fl.1413-4)</w:t>
      </w:r>
    </w:p>
    <w:p w14:paraId="2F08BB62" w14:textId="77777777" w:rsidR="00AF55C8" w:rsidRDefault="00AF55C8" w:rsidP="00AF55C8">
      <w:r>
        <w:t>Abbot of Norton Abbey, Cheshire.</w:t>
      </w:r>
    </w:p>
    <w:p w14:paraId="7D09682E" w14:textId="77777777" w:rsidR="00AF55C8" w:rsidRDefault="00AF55C8" w:rsidP="00AF55C8"/>
    <w:p w14:paraId="6CEE94C9" w14:textId="77777777" w:rsidR="00AF55C8" w:rsidRDefault="00AF55C8" w:rsidP="00AF55C8"/>
    <w:p w14:paraId="17CEC866" w14:textId="77777777" w:rsidR="00AF55C8" w:rsidRDefault="00AF55C8" w:rsidP="00AF55C8">
      <w:r>
        <w:t xml:space="preserve">         1413-4</w:t>
      </w:r>
      <w:r>
        <w:tab/>
        <w:t xml:space="preserve">He complained that he had not been paid 16s 8d for wheat, barley, </w:t>
      </w:r>
      <w:proofErr w:type="gramStart"/>
      <w:r>
        <w:t>peas</w:t>
      </w:r>
      <w:proofErr w:type="gramEnd"/>
    </w:p>
    <w:p w14:paraId="72EAC1C0" w14:textId="77777777" w:rsidR="00AF55C8" w:rsidRDefault="00AF55C8" w:rsidP="00AF55C8">
      <w:r>
        <w:tab/>
      </w:r>
      <w:r>
        <w:tab/>
        <w:t>and oats which had been sold to William Starkey at Northwich.</w:t>
      </w:r>
    </w:p>
    <w:p w14:paraId="3317D4A4" w14:textId="77777777" w:rsidR="00AF55C8" w:rsidRDefault="00AF55C8" w:rsidP="00AF55C8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4457504" w14:textId="77777777" w:rsidR="00AF55C8" w:rsidRDefault="00AF55C8" w:rsidP="00AF55C8">
      <w:pPr>
        <w:ind w:left="720" w:firstLine="720"/>
      </w:pPr>
      <w:r>
        <w:t>pub. The Cheshire Community Council, 1971, p.93)</w:t>
      </w:r>
    </w:p>
    <w:p w14:paraId="67A6E155" w14:textId="77777777" w:rsidR="00AF55C8" w:rsidRDefault="00AF55C8" w:rsidP="00AF55C8"/>
    <w:p w14:paraId="081F73A4" w14:textId="77777777" w:rsidR="00AF55C8" w:rsidRDefault="00AF55C8" w:rsidP="00AF55C8"/>
    <w:p w14:paraId="39A4146C" w14:textId="77777777" w:rsidR="00AF55C8" w:rsidRDefault="00AF55C8" w:rsidP="00AF55C8">
      <w:r>
        <w:t>5 May 2023</w:t>
      </w:r>
    </w:p>
    <w:p w14:paraId="172166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4D1C3" w14:textId="77777777" w:rsidR="00AF55C8" w:rsidRDefault="00AF55C8" w:rsidP="009139A6">
      <w:r>
        <w:separator/>
      </w:r>
    </w:p>
  </w:endnote>
  <w:endnote w:type="continuationSeparator" w:id="0">
    <w:p w14:paraId="30702063" w14:textId="77777777" w:rsidR="00AF55C8" w:rsidRDefault="00AF55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4B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CB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D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570E5" w14:textId="77777777" w:rsidR="00AF55C8" w:rsidRDefault="00AF55C8" w:rsidP="009139A6">
      <w:r>
        <w:separator/>
      </w:r>
    </w:p>
  </w:footnote>
  <w:footnote w:type="continuationSeparator" w:id="0">
    <w:p w14:paraId="321203C0" w14:textId="77777777" w:rsidR="00AF55C8" w:rsidRDefault="00AF55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571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041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DD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C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55C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F37B3"/>
  <w15:chartTrackingRefBased/>
  <w15:docId w15:val="{6A6191FF-3DF1-425C-A6C5-C99F78E8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5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2023-09-16T06:41:00Z</dcterms:created>
  <dcterms:modified xsi:type="dcterms:W3CDTF">2023-09-16T06:41:00Z</dcterms:modified>
</cp:coreProperties>
</file>